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04304" w14:textId="77777777" w:rsidR="000432F2" w:rsidRDefault="000432F2" w:rsidP="000432F2">
      <w:bookmarkStart w:id="0" w:name="_Hlk214704327"/>
    </w:p>
    <w:p w14:paraId="2C245131" w14:textId="77777777" w:rsidR="000432F2" w:rsidRDefault="000432F2" w:rsidP="000432F2"/>
    <w:p w14:paraId="54715505" w14:textId="77777777" w:rsidR="000432F2" w:rsidRPr="00184555" w:rsidRDefault="000432F2" w:rsidP="000432F2"/>
    <w:p w14:paraId="3CC7BB9B" w14:textId="77777777" w:rsidR="000432F2" w:rsidRPr="00184555" w:rsidRDefault="000432F2" w:rsidP="000432F2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6034583C" wp14:editId="5329D0C2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750A44" w14:textId="77777777" w:rsidR="000432F2" w:rsidRPr="00184555" w:rsidRDefault="000432F2" w:rsidP="000432F2"/>
    <w:p w14:paraId="0617AE32" w14:textId="77777777" w:rsidR="000432F2" w:rsidRPr="00184555" w:rsidRDefault="000432F2" w:rsidP="000432F2"/>
    <w:p w14:paraId="55825F52" w14:textId="29A99ECB" w:rsidR="000432F2" w:rsidRPr="00184555" w:rsidRDefault="000432F2" w:rsidP="000432F2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>Vedlegg 3 – Avvik og forbehold</w:t>
      </w:r>
      <w:r w:rsidRPr="00184555">
        <w:rPr>
          <w:color w:val="4D4B54" w:themeColor="accent4"/>
        </w:rPr>
        <w:br/>
      </w:r>
    </w:p>
    <w:p w14:paraId="058FBE9C" w14:textId="77777777" w:rsidR="000432F2" w:rsidRDefault="000432F2" w:rsidP="000432F2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001C9A2C" w14:textId="77777777" w:rsidR="000432F2" w:rsidRDefault="000432F2" w:rsidP="000432F2">
      <w:pPr>
        <w:pStyle w:val="Forside-Underoverskrift"/>
        <w:rPr>
          <w:color w:val="4D4B54" w:themeColor="accent4"/>
        </w:rPr>
      </w:pPr>
    </w:p>
    <w:p w14:paraId="693B8019" w14:textId="77777777" w:rsidR="000432F2" w:rsidRDefault="000432F2" w:rsidP="000432F2">
      <w:pPr>
        <w:pStyle w:val="Forside-Underoverskrift"/>
        <w:rPr>
          <w:color w:val="4D4B54" w:themeColor="accent4"/>
        </w:rPr>
      </w:pPr>
    </w:p>
    <w:p w14:paraId="76FE64E0" w14:textId="77777777" w:rsidR="000432F2" w:rsidRDefault="000432F2" w:rsidP="000432F2">
      <w:pPr>
        <w:pStyle w:val="Forside-Underoverskrift"/>
        <w:rPr>
          <w:color w:val="4D4B54" w:themeColor="accent4"/>
        </w:rPr>
      </w:pPr>
    </w:p>
    <w:p w14:paraId="19E61F83" w14:textId="77777777" w:rsidR="000432F2" w:rsidRPr="00033C16" w:rsidRDefault="000432F2" w:rsidP="00C33B0D">
      <w:pPr>
        <w:pStyle w:val="Forside-Underoverskrift"/>
        <w:jc w:val="both"/>
        <w:rPr>
          <w:color w:val="4D4B54" w:themeColor="accent4"/>
        </w:rPr>
      </w:pPr>
    </w:p>
    <w:p w14:paraId="323428A1" w14:textId="1C03972A" w:rsidR="00906CE5" w:rsidRPr="00E86180" w:rsidRDefault="00C56F7B" w:rsidP="00906CE5">
      <w:pPr>
        <w:pStyle w:val="Overskrift2"/>
        <w:rPr>
          <w:color w:val="D74E4E" w:themeColor="accent1"/>
        </w:rPr>
      </w:pPr>
      <w:r>
        <w:lastRenderedPageBreak/>
        <w:t xml:space="preserve">Avvik og </w:t>
      </w:r>
      <w:r w:rsidRPr="00167FC2">
        <w:t xml:space="preserve">forbehold – </w:t>
      </w:r>
      <w:r w:rsidR="008D7634" w:rsidRPr="00167FC2">
        <w:t xml:space="preserve">Rammeavtale </w:t>
      </w:r>
      <w:r w:rsidR="00167FC2" w:rsidRPr="00167FC2">
        <w:t xml:space="preserve">vedlikehold og service </w:t>
      </w:r>
      <w:r w:rsidR="008D7634" w:rsidRPr="00167FC2">
        <w:t>av hydraulisk utstyr</w:t>
      </w:r>
    </w:p>
    <w:p w14:paraId="160787BA" w14:textId="77777777" w:rsidR="007C52B1" w:rsidRDefault="00C56F7B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39EE98E0" w14:textId="77777777" w:rsidR="007C52B1" w:rsidRDefault="00C56F7B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116BACF5" w14:textId="77777777" w:rsidR="007C52B1" w:rsidRDefault="00C56F7B" w:rsidP="007C52B1">
      <w:r>
        <w:t>Oppdragsgiver vil vurdere om avvikene/forbeholdene er å anse som vesentlige avvik.</w:t>
      </w:r>
    </w:p>
    <w:p w14:paraId="6AD6F5D6" w14:textId="77777777" w:rsidR="007C52B1" w:rsidRDefault="007C52B1" w:rsidP="007C52B1">
      <w:pPr>
        <w:jc w:val="left"/>
      </w:pPr>
    </w:p>
    <w:p w14:paraId="53A213D8" w14:textId="77777777" w:rsidR="007C52B1" w:rsidRPr="007C52B1" w:rsidRDefault="00C56F7B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0BE01E1D" w14:textId="77777777" w:rsidR="007C52B1" w:rsidRDefault="00C56F7B" w:rsidP="007C52B1">
      <w:pPr>
        <w:jc w:val="left"/>
      </w:pPr>
      <w:r>
        <w:t xml:space="preserve">Kun ett avvik/forbehold per tabell. </w:t>
      </w:r>
    </w:p>
    <w:p w14:paraId="2FEFED71" w14:textId="77777777" w:rsidR="007C52B1" w:rsidRPr="00FB56DD" w:rsidRDefault="00C56F7B" w:rsidP="007C52B1">
      <w:pPr>
        <w:jc w:val="left"/>
      </w:pPr>
      <w:r>
        <w:t>Ved flere avvik og/eller forbehold, kopier tabell i ønsket antall.</w:t>
      </w:r>
    </w:p>
    <w:bookmarkEnd w:id="0"/>
    <w:p w14:paraId="2274D6A7" w14:textId="77777777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BE327F" w14:paraId="4324C6B7" w14:textId="77777777" w:rsidTr="007C52B1">
        <w:tc>
          <w:tcPr>
            <w:tcW w:w="4530" w:type="dxa"/>
          </w:tcPr>
          <w:p w14:paraId="775B8CE5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0E39314B" w14:textId="77777777" w:rsidR="007C52B1" w:rsidRDefault="00C56F7B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BE327F" w14:paraId="715E109E" w14:textId="77777777" w:rsidTr="007C52B1">
        <w:tc>
          <w:tcPr>
            <w:tcW w:w="4530" w:type="dxa"/>
          </w:tcPr>
          <w:p w14:paraId="74E8245B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08C7BB03" w14:textId="77777777" w:rsidR="007C52B1" w:rsidRDefault="00C56F7B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BE327F" w14:paraId="46B3420D" w14:textId="77777777" w:rsidTr="007C52B1">
        <w:tc>
          <w:tcPr>
            <w:tcW w:w="4530" w:type="dxa"/>
          </w:tcPr>
          <w:p w14:paraId="40B075E2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4CA73BF0" w14:textId="77777777" w:rsidR="007C52B1" w:rsidRDefault="00C56F7B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BE327F" w14:paraId="34846936" w14:textId="77777777" w:rsidTr="007C52B1">
        <w:tc>
          <w:tcPr>
            <w:tcW w:w="4530" w:type="dxa"/>
          </w:tcPr>
          <w:p w14:paraId="65F9BAB9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387D286B" w14:textId="77777777" w:rsidR="007C52B1" w:rsidRDefault="00C56F7B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BE327F" w14:paraId="0A2D3D1A" w14:textId="77777777" w:rsidTr="007C52B1">
        <w:tc>
          <w:tcPr>
            <w:tcW w:w="4530" w:type="dxa"/>
          </w:tcPr>
          <w:p w14:paraId="56C51C60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62DE6DF5" w14:textId="77777777" w:rsidR="007C52B1" w:rsidRDefault="00C56F7B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3E6450EE" w14:textId="77777777" w:rsidTr="007C52B1">
        <w:tc>
          <w:tcPr>
            <w:tcW w:w="4530" w:type="dxa"/>
          </w:tcPr>
          <w:p w14:paraId="048DD3E8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50072D5E" w14:textId="77777777" w:rsidR="007C52B1" w:rsidRDefault="00C56F7B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49488609" w14:textId="77777777" w:rsidTr="007C52B1">
        <w:tc>
          <w:tcPr>
            <w:tcW w:w="4530" w:type="dxa"/>
          </w:tcPr>
          <w:p w14:paraId="298195E0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6B5F7CED" w14:textId="77777777" w:rsidR="007C52B1" w:rsidRDefault="00C56F7B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E327F" w14:paraId="19811D42" w14:textId="77777777" w:rsidTr="007C52B1">
        <w:tc>
          <w:tcPr>
            <w:tcW w:w="4530" w:type="dxa"/>
          </w:tcPr>
          <w:p w14:paraId="7E4ADD82" w14:textId="77777777" w:rsidR="007C52B1" w:rsidRPr="007C52B1" w:rsidRDefault="00C56F7B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920C70E" w14:textId="77777777" w:rsidR="007C52B1" w:rsidRDefault="00C56F7B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094C3729" w14:textId="77777777" w:rsidR="007C52B1" w:rsidRDefault="007C52B1">
      <w:pPr>
        <w:jc w:val="left"/>
      </w:pPr>
    </w:p>
    <w:p w14:paraId="4BECCCA0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2"/>
      <w:footerReference w:type="defaul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73EE43" w14:textId="77777777" w:rsidR="008054FC" w:rsidRDefault="008054FC" w:rsidP="00186E6B">
      <w:r>
        <w:separator/>
      </w:r>
    </w:p>
    <w:p w14:paraId="71887C32" w14:textId="77777777" w:rsidR="008054FC" w:rsidRDefault="008054FC" w:rsidP="00186E6B"/>
    <w:p w14:paraId="1C116DAC" w14:textId="77777777" w:rsidR="008054FC" w:rsidRDefault="008054FC" w:rsidP="00186E6B"/>
    <w:p w14:paraId="63A91B5A" w14:textId="77777777" w:rsidR="008054FC" w:rsidRDefault="008054FC" w:rsidP="00186E6B"/>
  </w:endnote>
  <w:endnote w:type="continuationSeparator" w:id="0">
    <w:p w14:paraId="1AEC61C7" w14:textId="77777777" w:rsidR="008054FC" w:rsidRDefault="008054FC" w:rsidP="00186E6B">
      <w:r>
        <w:continuationSeparator/>
      </w:r>
    </w:p>
    <w:p w14:paraId="796FE11D" w14:textId="77777777" w:rsidR="008054FC" w:rsidRDefault="008054FC" w:rsidP="00186E6B"/>
    <w:p w14:paraId="541BFCDC" w14:textId="77777777" w:rsidR="008054FC" w:rsidRDefault="008054FC" w:rsidP="00186E6B"/>
    <w:p w14:paraId="50C07058" w14:textId="77777777" w:rsidR="008054FC" w:rsidRDefault="008054F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012DD2F7-45BB-49D7-ACD6-E29D36B8AE46}"/>
    <w:embedBold r:id="rId2" w:fontKey="{7D00B31D-78BB-4EC9-8F43-261A191364F0}"/>
    <w:embedItalic r:id="rId3" w:fontKey="{177BFB0D-D8EC-485D-A31F-21904176F9C7}"/>
    <w:embedBoldItalic r:id="rId4" w:fontKey="{70E90A79-0E54-4011-AFA9-7F975ECA4ED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48FC019-CB78-4670-9DE0-E7F03038E255}"/>
    <w:embedBold r:id="rId6" w:fontKey="{AAAA9DAD-93EA-4936-A130-6E566CD9ED9A}"/>
    <w:embedItalic r:id="rId7" w:fontKey="{0C9D2444-2DCA-4C4F-A06C-1CE372C90DD8}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077AE97A-8284-4188-AA6E-EE29E87209A3}"/>
    <w:embedBold r:id="rId9" w:fontKey="{4D24D59C-E80A-4EE2-9575-4B0E2BAD5CD0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EAE503FB-290B-420F-998D-355632891555}"/>
    <w:embedItalic r:id="rId11" w:fontKey="{4566E8E2-22CF-45ED-BAF1-16723807A46A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BBE2A847-93F6-4AE5-B6AE-98A40892B2B8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B5DB9DE7-E8F9-4ACF-9FDB-9CAD37671339}"/>
    <w:embedItalic r:id="rId14" w:fontKey="{914DCD52-7C23-4186-A559-4268B88E50B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B2A1671-734F-4884-AA9C-86D0BE3A5851}"/>
    <w:embedBold r:id="rId16" w:fontKey="{9025549D-5F3A-43E6-8DA8-D5E692EB7AB9}"/>
    <w:embedItalic r:id="rId17" w:fontKey="{79EBE280-E4BB-48EF-9668-9BA470C27D9B}"/>
    <w:embedBoldItalic r:id="rId18" w:fontKey="{EC280E81-E572-4226-899D-AF921F54450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080C90D7-A6A9-469E-AB0C-13AC956D2493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AF841B4D-D58E-46AC-9AD7-F188B3DF870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1507B531" w14:textId="77777777" w:rsidTr="00CC43D2">
      <w:tc>
        <w:tcPr>
          <w:tcW w:w="3020" w:type="dxa"/>
        </w:tcPr>
        <w:p w14:paraId="7D72566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6695A60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32BCEE1E" w14:textId="77777777" w:rsidR="00CC43D2" w:rsidRPr="004A0B71" w:rsidRDefault="00C56F7B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4</w:t>
            </w:r>
          </w:fldSimple>
        </w:p>
      </w:tc>
    </w:tr>
  </w:tbl>
  <w:p w14:paraId="63BEC66E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56C620D8" w14:textId="77777777" w:rsidTr="00014EC9">
      <w:tc>
        <w:tcPr>
          <w:tcW w:w="3020" w:type="dxa"/>
        </w:tcPr>
        <w:p w14:paraId="231CD40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3FF1F2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D5A283B" w14:textId="77777777" w:rsidR="007B4FF2" w:rsidRPr="004A0B71" w:rsidRDefault="00C56F7B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1</w:t>
            </w:r>
          </w:fldSimple>
        </w:p>
      </w:tc>
    </w:tr>
  </w:tbl>
  <w:p w14:paraId="09E6EE44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D60FCB" w14:textId="77777777" w:rsidR="008054FC" w:rsidRDefault="008054FC" w:rsidP="00186E6B">
      <w:r>
        <w:separator/>
      </w:r>
    </w:p>
    <w:p w14:paraId="5C288B8D" w14:textId="77777777" w:rsidR="008054FC" w:rsidRDefault="008054FC" w:rsidP="00186E6B"/>
    <w:p w14:paraId="1A7E91E4" w14:textId="77777777" w:rsidR="008054FC" w:rsidRDefault="008054FC" w:rsidP="00186E6B"/>
  </w:footnote>
  <w:footnote w:type="continuationSeparator" w:id="0">
    <w:p w14:paraId="60A7BCAA" w14:textId="77777777" w:rsidR="008054FC" w:rsidRDefault="008054FC" w:rsidP="00186E6B">
      <w:r>
        <w:continuationSeparator/>
      </w:r>
    </w:p>
    <w:p w14:paraId="1DFDBE65" w14:textId="77777777" w:rsidR="008054FC" w:rsidRDefault="008054FC" w:rsidP="00186E6B"/>
    <w:p w14:paraId="2A7DED1A" w14:textId="77777777" w:rsidR="008054FC" w:rsidRDefault="008054FC" w:rsidP="00186E6B"/>
    <w:p w14:paraId="3BFDD211" w14:textId="77777777" w:rsidR="008054FC" w:rsidRDefault="008054F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9BECE" w14:textId="0381DBA2" w:rsidR="00E9590A" w:rsidRPr="00522C49" w:rsidRDefault="00522C49" w:rsidP="00522C49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59264" behindDoc="1" locked="0" layoutInCell="1" allowOverlap="1" wp14:anchorId="3E7E9345" wp14:editId="18E49523">
          <wp:simplePos x="0" y="0"/>
          <wp:positionH relativeFrom="margin">
            <wp:posOffset>0</wp:posOffset>
          </wp:positionH>
          <wp:positionV relativeFrom="paragraph">
            <wp:posOffset>-143510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906CE5">
      <w:rPr>
        <w:color w:val="D74E4E" w:themeColor="accent1"/>
        <w:sz w:val="16"/>
        <w:szCs w:val="16"/>
      </w:rPr>
      <w:t xml:space="preserve"> </w:t>
    </w:r>
    <w:r w:rsidRPr="00FC4EC5">
      <w:rPr>
        <w:sz w:val="16"/>
        <w:szCs w:val="16"/>
      </w:rPr>
      <w:t>Rammeavtale</w:t>
    </w:r>
    <w:r>
      <w:rPr>
        <w:sz w:val="16"/>
        <w:szCs w:val="16"/>
      </w:rPr>
      <w:t xml:space="preserve"> vedlikehold og service</w:t>
    </w:r>
    <w:r w:rsidRPr="00FC4EC5">
      <w:rPr>
        <w:sz w:val="16"/>
        <w:szCs w:val="16"/>
      </w:rPr>
      <w:t xml:space="preserve"> av hydraulisk utstyr</w:t>
    </w:r>
    <w:r w:rsidRPr="00FC4EC5">
      <w:rPr>
        <w:sz w:val="16"/>
        <w:szCs w:val="16"/>
      </w:rPr>
      <w:br/>
      <w:t>Vedlegg 3 – 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CE2C40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092CC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FC2F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3E1C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A458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DEFC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087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52C2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31C78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4DA12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E0E1FCE" w:tentative="1">
      <w:start w:val="1"/>
      <w:numFmt w:val="lowerLetter"/>
      <w:lvlText w:val="%2."/>
      <w:lvlJc w:val="left"/>
      <w:pPr>
        <w:ind w:left="1440" w:hanging="360"/>
      </w:pPr>
    </w:lvl>
    <w:lvl w:ilvl="2" w:tplc="831C451C" w:tentative="1">
      <w:start w:val="1"/>
      <w:numFmt w:val="lowerRoman"/>
      <w:lvlText w:val="%3."/>
      <w:lvlJc w:val="right"/>
      <w:pPr>
        <w:ind w:left="2160" w:hanging="180"/>
      </w:pPr>
    </w:lvl>
    <w:lvl w:ilvl="3" w:tplc="CB1A2EEE" w:tentative="1">
      <w:start w:val="1"/>
      <w:numFmt w:val="decimal"/>
      <w:lvlText w:val="%4."/>
      <w:lvlJc w:val="left"/>
      <w:pPr>
        <w:ind w:left="2880" w:hanging="360"/>
      </w:pPr>
    </w:lvl>
    <w:lvl w:ilvl="4" w:tplc="AADC5DCA" w:tentative="1">
      <w:start w:val="1"/>
      <w:numFmt w:val="lowerLetter"/>
      <w:lvlText w:val="%5."/>
      <w:lvlJc w:val="left"/>
      <w:pPr>
        <w:ind w:left="3600" w:hanging="360"/>
      </w:pPr>
    </w:lvl>
    <w:lvl w:ilvl="5" w:tplc="61D82F06" w:tentative="1">
      <w:start w:val="1"/>
      <w:numFmt w:val="lowerRoman"/>
      <w:lvlText w:val="%6."/>
      <w:lvlJc w:val="right"/>
      <w:pPr>
        <w:ind w:left="4320" w:hanging="180"/>
      </w:pPr>
    </w:lvl>
    <w:lvl w:ilvl="6" w:tplc="49C2137C" w:tentative="1">
      <w:start w:val="1"/>
      <w:numFmt w:val="decimal"/>
      <w:lvlText w:val="%7."/>
      <w:lvlJc w:val="left"/>
      <w:pPr>
        <w:ind w:left="5040" w:hanging="360"/>
      </w:pPr>
    </w:lvl>
    <w:lvl w:ilvl="7" w:tplc="D9D0AAD8" w:tentative="1">
      <w:start w:val="1"/>
      <w:numFmt w:val="lowerLetter"/>
      <w:lvlText w:val="%8."/>
      <w:lvlJc w:val="left"/>
      <w:pPr>
        <w:ind w:left="5760" w:hanging="360"/>
      </w:pPr>
    </w:lvl>
    <w:lvl w:ilvl="8" w:tplc="8FCE454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366C1712">
      <w:start w:val="1"/>
      <w:numFmt w:val="lowerLetter"/>
      <w:lvlText w:val="%1)"/>
      <w:lvlJc w:val="left"/>
      <w:pPr>
        <w:ind w:left="720" w:hanging="360"/>
      </w:pPr>
    </w:lvl>
    <w:lvl w:ilvl="1" w:tplc="7528EFEA" w:tentative="1">
      <w:start w:val="1"/>
      <w:numFmt w:val="lowerLetter"/>
      <w:lvlText w:val="%2."/>
      <w:lvlJc w:val="left"/>
      <w:pPr>
        <w:ind w:left="1440" w:hanging="360"/>
      </w:pPr>
    </w:lvl>
    <w:lvl w:ilvl="2" w:tplc="75AA5776" w:tentative="1">
      <w:start w:val="1"/>
      <w:numFmt w:val="lowerRoman"/>
      <w:lvlText w:val="%3."/>
      <w:lvlJc w:val="right"/>
      <w:pPr>
        <w:ind w:left="2160" w:hanging="180"/>
      </w:pPr>
    </w:lvl>
    <w:lvl w:ilvl="3" w:tplc="BDC4B77E" w:tentative="1">
      <w:start w:val="1"/>
      <w:numFmt w:val="decimal"/>
      <w:lvlText w:val="%4."/>
      <w:lvlJc w:val="left"/>
      <w:pPr>
        <w:ind w:left="2880" w:hanging="360"/>
      </w:pPr>
    </w:lvl>
    <w:lvl w:ilvl="4" w:tplc="FD66F452" w:tentative="1">
      <w:start w:val="1"/>
      <w:numFmt w:val="lowerLetter"/>
      <w:lvlText w:val="%5."/>
      <w:lvlJc w:val="left"/>
      <w:pPr>
        <w:ind w:left="3600" w:hanging="360"/>
      </w:pPr>
    </w:lvl>
    <w:lvl w:ilvl="5" w:tplc="8E6A05AC" w:tentative="1">
      <w:start w:val="1"/>
      <w:numFmt w:val="lowerRoman"/>
      <w:lvlText w:val="%6."/>
      <w:lvlJc w:val="right"/>
      <w:pPr>
        <w:ind w:left="4320" w:hanging="180"/>
      </w:pPr>
    </w:lvl>
    <w:lvl w:ilvl="6" w:tplc="DD92E742" w:tentative="1">
      <w:start w:val="1"/>
      <w:numFmt w:val="decimal"/>
      <w:lvlText w:val="%7."/>
      <w:lvlJc w:val="left"/>
      <w:pPr>
        <w:ind w:left="5040" w:hanging="360"/>
      </w:pPr>
    </w:lvl>
    <w:lvl w:ilvl="7" w:tplc="90129788" w:tentative="1">
      <w:start w:val="1"/>
      <w:numFmt w:val="lowerLetter"/>
      <w:lvlText w:val="%8."/>
      <w:lvlJc w:val="left"/>
      <w:pPr>
        <w:ind w:left="5760" w:hanging="360"/>
      </w:pPr>
    </w:lvl>
    <w:lvl w:ilvl="8" w:tplc="D5EAF0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666E09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38C1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9863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CA87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FABB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23671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FAB2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4E46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2A1A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77A09D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3B056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F051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04E7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BE04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4E49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5442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B618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E836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29786ACC">
      <w:start w:val="1"/>
      <w:numFmt w:val="decimal"/>
      <w:lvlText w:val="%1."/>
      <w:lvlJc w:val="left"/>
      <w:pPr>
        <w:ind w:left="1428" w:hanging="360"/>
      </w:pPr>
    </w:lvl>
    <w:lvl w:ilvl="1" w:tplc="98FA5818" w:tentative="1">
      <w:start w:val="1"/>
      <w:numFmt w:val="lowerLetter"/>
      <w:lvlText w:val="%2."/>
      <w:lvlJc w:val="left"/>
      <w:pPr>
        <w:ind w:left="2148" w:hanging="360"/>
      </w:pPr>
    </w:lvl>
    <w:lvl w:ilvl="2" w:tplc="1FFA2840" w:tentative="1">
      <w:start w:val="1"/>
      <w:numFmt w:val="lowerRoman"/>
      <w:lvlText w:val="%3."/>
      <w:lvlJc w:val="right"/>
      <w:pPr>
        <w:ind w:left="2868" w:hanging="180"/>
      </w:pPr>
    </w:lvl>
    <w:lvl w:ilvl="3" w:tplc="882679A0" w:tentative="1">
      <w:start w:val="1"/>
      <w:numFmt w:val="decimal"/>
      <w:lvlText w:val="%4."/>
      <w:lvlJc w:val="left"/>
      <w:pPr>
        <w:ind w:left="3588" w:hanging="360"/>
      </w:pPr>
    </w:lvl>
    <w:lvl w:ilvl="4" w:tplc="8EEC5D3E" w:tentative="1">
      <w:start w:val="1"/>
      <w:numFmt w:val="lowerLetter"/>
      <w:lvlText w:val="%5."/>
      <w:lvlJc w:val="left"/>
      <w:pPr>
        <w:ind w:left="4308" w:hanging="360"/>
      </w:pPr>
    </w:lvl>
    <w:lvl w:ilvl="5" w:tplc="B07ACE4E" w:tentative="1">
      <w:start w:val="1"/>
      <w:numFmt w:val="lowerRoman"/>
      <w:lvlText w:val="%6."/>
      <w:lvlJc w:val="right"/>
      <w:pPr>
        <w:ind w:left="5028" w:hanging="180"/>
      </w:pPr>
    </w:lvl>
    <w:lvl w:ilvl="6" w:tplc="24320C68" w:tentative="1">
      <w:start w:val="1"/>
      <w:numFmt w:val="decimal"/>
      <w:lvlText w:val="%7."/>
      <w:lvlJc w:val="left"/>
      <w:pPr>
        <w:ind w:left="5748" w:hanging="360"/>
      </w:pPr>
    </w:lvl>
    <w:lvl w:ilvl="7" w:tplc="4F18D62C" w:tentative="1">
      <w:start w:val="1"/>
      <w:numFmt w:val="lowerLetter"/>
      <w:lvlText w:val="%8."/>
      <w:lvlJc w:val="left"/>
      <w:pPr>
        <w:ind w:left="6468" w:hanging="360"/>
      </w:pPr>
    </w:lvl>
    <w:lvl w:ilvl="8" w:tplc="DE26FCC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EF96D9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433CCC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5C6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2E39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1A79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1A14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6AE5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BA96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26B2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23AA9F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9E0C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948B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5454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06E1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E2AC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1E05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048A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5A6E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A8800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68B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DEF7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54C6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70C1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F628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B2B1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B209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BC0A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2F24B5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DF2A36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E81E50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9F8B3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AACC1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CE5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DA71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E4E8E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68207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32F2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67FC2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4E3C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2C49"/>
    <w:rsid w:val="0052424F"/>
    <w:rsid w:val="00534CED"/>
    <w:rsid w:val="005419FC"/>
    <w:rsid w:val="00547EBB"/>
    <w:rsid w:val="0055388D"/>
    <w:rsid w:val="005543D1"/>
    <w:rsid w:val="0056728E"/>
    <w:rsid w:val="005718F2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B56BB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054FC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3EE0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D7634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003EC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D68FD"/>
    <w:rsid w:val="00BE00DE"/>
    <w:rsid w:val="00BE327F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3B0D"/>
    <w:rsid w:val="00C34229"/>
    <w:rsid w:val="00C34751"/>
    <w:rsid w:val="00C37265"/>
    <w:rsid w:val="00C47065"/>
    <w:rsid w:val="00C51E99"/>
    <w:rsid w:val="00C52901"/>
    <w:rsid w:val="00C53DD3"/>
    <w:rsid w:val="00C554A9"/>
    <w:rsid w:val="00C56F7B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465A7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2678"/>
    <w:rsid w:val="00FA379E"/>
    <w:rsid w:val="00FB48AF"/>
    <w:rsid w:val="00FB56DD"/>
    <w:rsid w:val="00FC4EC5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B37A3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customStyle="1" w:styleId="Forside-Overskrift">
    <w:name w:val="Forside - Overskrift"/>
    <w:link w:val="Forside-OverskriftTegn"/>
    <w:rsid w:val="000432F2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0432F2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0432F2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0432F2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BC4D99-37F8-4C81-880C-BFC89875F8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192</TotalTime>
  <Pages>2</Pages>
  <Words>243</Words>
  <Characters>1291</Characters>
  <Application>Microsoft Office Word</Application>
  <DocSecurity>0</DocSecurity>
  <Lines>10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Eline Straume Sørheim</cp:lastModifiedBy>
  <cp:revision>76</cp:revision>
  <dcterms:created xsi:type="dcterms:W3CDTF">2021-01-21T15:10:00Z</dcterms:created>
  <dcterms:modified xsi:type="dcterms:W3CDTF">2026-06-08T15:41:00Z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